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河南昊泰新材科技有限公司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河南昊泰新材科技有限公司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河南昊泰新材科技有限公司是一家专注于石墨碳素研发、生产与销售的科技企业，具备专业的研发团队与标准化生产体系，产品广泛应用于具体领域，如冶金、光伏、化工等，现因业务发展诚邀人才加入。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石墨碳素制品制造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范怡歌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15737579317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邮箱：2093016654@</w:t>
      </w:r>
      <w:r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  <w:t>qq.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com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行车司机/2人/持有有效行车证，能够熟练操作行车设备，具备良好的设备操作能力和安全意识，严格遵守设备操作规范</w:t>
      </w:r>
    </w:p>
    <w:p w14:paraId="4F3E2C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装出炉工人/5人/具备强烈的责任心，能吃苦耐劳，服从工作安排，可适应车间的工作强度与作业环境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电力运行岗/5人/责任心强，主要负责电力设备的日常巡逻检查工作，能接受三班倒的工作制度，具备基本的电力设备常识者优先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行车司机3500-4000元/月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装出炉工人5000-8000元/月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电力运行岗3100元/月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鲁山县先进制造业开发区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东片区四山村四组138号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379F0F5B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6ED4252"/>
    <w:rsid w:val="67137642"/>
    <w:rsid w:val="694C29AA"/>
    <w:rsid w:val="6D066BB0"/>
    <w:rsid w:val="6D535020"/>
    <w:rsid w:val="6E8D1AC5"/>
    <w:rsid w:val="71466CD7"/>
    <w:rsid w:val="7B4B6F0B"/>
    <w:rsid w:val="7DBB6518"/>
    <w:rsid w:val="BFEF6BD9"/>
    <w:rsid w:val="ED7DD31A"/>
    <w:rsid w:val="F8B973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nyige\Library\Containers\com.kingsoft.wpsoffice.mac\Data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414</Words>
  <Characters>464</Characters>
  <Lines>0</Lines>
  <Paragraphs>0</Paragraphs>
  <TotalTime>34</TotalTime>
  <ScaleCrop>false</ScaleCrop>
  <LinksUpToDate>false</LinksUpToDate>
  <CharactersWithSpaces>533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2026-01-27T01:04:36Z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A0E56165B2EC1916B5A96D691743C748_43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